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F83" w:rsidRDefault="00924F83" w:rsidP="00924F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PERKYN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24F83" w:rsidRDefault="00924F83" w:rsidP="00924F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Woodhouse, West Riding of Yorkshire. Yeoman.</w:t>
      </w:r>
    </w:p>
    <w:p w:rsidR="00924F83" w:rsidRDefault="00924F83" w:rsidP="00924F83">
      <w:pPr>
        <w:rPr>
          <w:rFonts w:ascii="Times New Roman" w:hAnsi="Times New Roman" w:cs="Times New Roman"/>
        </w:rPr>
      </w:pPr>
    </w:p>
    <w:p w:rsidR="00924F83" w:rsidRDefault="00924F83" w:rsidP="00924F83">
      <w:pPr>
        <w:rPr>
          <w:rFonts w:ascii="Times New Roman" w:hAnsi="Times New Roman" w:cs="Times New Roman"/>
        </w:rPr>
      </w:pPr>
    </w:p>
    <w:p w:rsidR="00924F83" w:rsidRDefault="00924F83" w:rsidP="00924F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Adam Hirst(q.v.) brought a plaint of debt against him and Lawrence Kay</w:t>
      </w:r>
    </w:p>
    <w:p w:rsidR="00924F83" w:rsidRDefault="00924F83" w:rsidP="00924F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Almondbury</w:t>
      </w:r>
      <w:proofErr w:type="spellEnd"/>
      <w:r>
        <w:rPr>
          <w:rFonts w:ascii="Times New Roman" w:hAnsi="Times New Roman" w:cs="Times New Roman"/>
        </w:rPr>
        <w:t>(q.v.).</w:t>
      </w:r>
    </w:p>
    <w:p w:rsidR="00924F83" w:rsidRDefault="00924F83" w:rsidP="00924F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924F83" w:rsidRDefault="00924F83" w:rsidP="00924F83">
      <w:pPr>
        <w:rPr>
          <w:rFonts w:ascii="Times New Roman" w:hAnsi="Times New Roman" w:cs="Times New Roman"/>
        </w:rPr>
      </w:pPr>
    </w:p>
    <w:p w:rsidR="00924F83" w:rsidRDefault="00924F83" w:rsidP="00924F83">
      <w:pPr>
        <w:rPr>
          <w:rFonts w:ascii="Times New Roman" w:hAnsi="Times New Roman" w:cs="Times New Roman"/>
        </w:rPr>
      </w:pPr>
    </w:p>
    <w:p w:rsidR="00924F83" w:rsidRDefault="00924F83" w:rsidP="00924F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January 2018</w:t>
      </w:r>
    </w:p>
    <w:p w:rsidR="006B2F86" w:rsidRPr="00E71FC3" w:rsidRDefault="00924F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F83" w:rsidRDefault="00924F83" w:rsidP="00E71FC3">
      <w:r>
        <w:separator/>
      </w:r>
    </w:p>
  </w:endnote>
  <w:endnote w:type="continuationSeparator" w:id="0">
    <w:p w:rsidR="00924F83" w:rsidRDefault="00924F8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F83" w:rsidRDefault="00924F83" w:rsidP="00E71FC3">
      <w:r>
        <w:separator/>
      </w:r>
    </w:p>
  </w:footnote>
  <w:footnote w:type="continuationSeparator" w:id="0">
    <w:p w:rsidR="00924F83" w:rsidRDefault="00924F8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F83"/>
    <w:rsid w:val="001A7C09"/>
    <w:rsid w:val="00577BD5"/>
    <w:rsid w:val="00656CBA"/>
    <w:rsid w:val="006A1F77"/>
    <w:rsid w:val="00733BE7"/>
    <w:rsid w:val="00924F8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4B2F1B-DA64-4EBC-8B01-05D0B515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4F8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2018-02-03T17:22:00Z</dcterms:created>
  <dcterms:modified xsi:type="dcterms:W3CDTF">2018-02-03T17:23:00Z</dcterms:modified>
</cp:coreProperties>
</file>